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2DC0DF">
      <w:pPr>
        <w:snapToGrid w:val="0"/>
        <w:spacing w:line="360" w:lineRule="auto"/>
        <w:jc w:val="center"/>
        <w:rPr>
          <w:rFonts w:ascii="黑体" w:hAnsi="黑体" w:eastAsia="黑体" w:cs="黑体"/>
          <w:sz w:val="36"/>
          <w:szCs w:val="36"/>
        </w:rPr>
      </w:pPr>
      <w:r>
        <w:rPr>
          <w:rFonts w:hint="eastAsia" w:ascii="黑体" w:hAnsi="黑体" w:eastAsia="黑体" w:cs="黑体"/>
          <w:sz w:val="36"/>
          <w:szCs w:val="36"/>
        </w:rPr>
        <w:t>河南省义务教育优质均衡发展监测</w:t>
      </w:r>
      <w:r>
        <w:rPr>
          <w:rFonts w:hint="eastAsia" w:ascii="黑体" w:hAnsi="黑体" w:eastAsia="黑体" w:cs="黑体"/>
          <w:sz w:val="36"/>
          <w:szCs w:val="36"/>
          <w:lang w:eastAsia="zh-CN"/>
        </w:rPr>
        <w:t>学业质量</w:t>
      </w:r>
      <w:r>
        <w:rPr>
          <w:rFonts w:hint="eastAsia" w:ascii="黑体" w:hAnsi="黑体" w:eastAsia="黑体" w:cs="黑体"/>
          <w:sz w:val="36"/>
          <w:szCs w:val="36"/>
        </w:rPr>
        <w:t>测试情况记录表</w:t>
      </w:r>
    </w:p>
    <w:p w14:paraId="17D4CD8D">
      <w:pPr>
        <w:snapToGrid w:val="0"/>
        <w:spacing w:line="360" w:lineRule="auto"/>
        <w:jc w:val="center"/>
        <w:rPr>
          <w:rFonts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测试时间：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时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分</w:t>
      </w:r>
      <w:r>
        <w:rPr>
          <w:rFonts w:hint="eastAsia" w:ascii="黑体" w:hAnsi="黑体" w:eastAsia="黑体" w:cs="黑体"/>
          <w:b/>
          <w:bCs/>
          <w:sz w:val="28"/>
          <w:szCs w:val="28"/>
        </w:rPr>
        <w:t>--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时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 xml:space="preserve">分          </w:t>
      </w:r>
      <w:r>
        <w:rPr>
          <w:rFonts w:hint="eastAsia" w:ascii="黑体" w:hAnsi="黑体" w:eastAsia="黑体" w:cs="黑体"/>
          <w:sz w:val="28"/>
          <w:szCs w:val="28"/>
          <w:lang w:eastAsia="zh-CN"/>
        </w:rPr>
        <w:t>样本校</w:t>
      </w:r>
      <w:r>
        <w:rPr>
          <w:rFonts w:hint="eastAsia" w:ascii="黑体" w:hAnsi="黑体" w:eastAsia="黑体" w:cs="黑体"/>
          <w:sz w:val="28"/>
          <w:szCs w:val="28"/>
        </w:rPr>
        <w:t>（盖章）：</w:t>
      </w:r>
    </w:p>
    <w:tbl>
      <w:tblPr>
        <w:tblStyle w:val="11"/>
        <w:tblW w:w="4949" w:type="pct"/>
        <w:tblInd w:w="0" w:type="dxa"/>
        <w:tblBorders>
          <w:top w:val="single" w:color="auto" w:sz="18" w:space="0"/>
          <w:left w:val="single" w:color="auto" w:sz="18" w:space="0"/>
          <w:bottom w:val="single" w:color="auto" w:sz="18" w:space="0"/>
          <w:right w:val="single" w:color="auto" w:sz="18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1"/>
        <w:gridCol w:w="797"/>
        <w:gridCol w:w="807"/>
        <w:gridCol w:w="465"/>
        <w:gridCol w:w="1136"/>
        <w:gridCol w:w="79"/>
        <w:gridCol w:w="743"/>
        <w:gridCol w:w="805"/>
        <w:gridCol w:w="824"/>
        <w:gridCol w:w="812"/>
        <w:gridCol w:w="1801"/>
      </w:tblGrid>
      <w:tr w14:paraId="3028A112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</w:trPr>
        <w:tc>
          <w:tcPr>
            <w:tcW w:w="1211" w:type="pct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40BD37B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监测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市</w:t>
            </w:r>
          </w:p>
        </w:tc>
        <w:tc>
          <w:tcPr>
            <w:tcW w:w="1221" w:type="pct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3260C1D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825" w:type="pct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EA4BE30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监测县（区）</w:t>
            </w:r>
          </w:p>
        </w:tc>
        <w:tc>
          <w:tcPr>
            <w:tcW w:w="1741" w:type="pct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90841D8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15A8632E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</w:trPr>
        <w:tc>
          <w:tcPr>
            <w:tcW w:w="1211" w:type="pct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01AAA21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名称</w:t>
            </w:r>
          </w:p>
        </w:tc>
        <w:tc>
          <w:tcPr>
            <w:tcW w:w="1221" w:type="pct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9543BF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825" w:type="pct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DF3002C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测试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内容</w:t>
            </w:r>
          </w:p>
        </w:tc>
        <w:tc>
          <w:tcPr>
            <w:tcW w:w="1741" w:type="pct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88E41E7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学业质量</w:t>
            </w:r>
          </w:p>
        </w:tc>
      </w:tr>
      <w:tr w14:paraId="3C44DA84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1" w:hRule="atLeast"/>
        </w:trPr>
        <w:tc>
          <w:tcPr>
            <w:tcW w:w="807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480611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应测人数</w:t>
            </w:r>
          </w:p>
        </w:tc>
        <w:tc>
          <w:tcPr>
            <w:tcW w:w="813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000000" w:sz="18" w:space="0"/>
            </w:tcBorders>
            <w:vAlign w:val="center"/>
          </w:tcPr>
          <w:p w14:paraId="65A8F26F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812" w:type="pct"/>
            <w:gridSpan w:val="2"/>
            <w:tcBorders>
              <w:top w:val="single" w:color="auto" w:sz="18" w:space="0"/>
              <w:left w:val="single" w:color="000000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5A7795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实测人数</w:t>
            </w:r>
          </w:p>
        </w:tc>
        <w:tc>
          <w:tcPr>
            <w:tcW w:w="825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318AF0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830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000000" w:sz="18" w:space="0"/>
            </w:tcBorders>
            <w:vAlign w:val="center"/>
          </w:tcPr>
          <w:p w14:paraId="3CAEB96E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缺测人数</w:t>
            </w:r>
          </w:p>
        </w:tc>
        <w:tc>
          <w:tcPr>
            <w:tcW w:w="910" w:type="pct"/>
            <w:tcBorders>
              <w:top w:val="single" w:color="auto" w:sz="18" w:space="0"/>
              <w:left w:val="single" w:color="000000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8E261E1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3E1BFD4B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807" w:type="pct"/>
            <w:vMerge w:val="restart"/>
            <w:tcBorders>
              <w:top w:val="single" w:color="auto" w:sz="18" w:space="0"/>
              <w:left w:val="single" w:color="auto" w:sz="18" w:space="0"/>
              <w:right w:val="single" w:color="auto" w:sz="18" w:space="0"/>
            </w:tcBorders>
            <w:vAlign w:val="center"/>
          </w:tcPr>
          <w:p w14:paraId="04FF00A7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特殊</w:t>
            </w:r>
          </w:p>
          <w:p w14:paraId="53EA69C6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情况</w:t>
            </w:r>
          </w:p>
          <w:p w14:paraId="3D0A6950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说明</w:t>
            </w:r>
          </w:p>
          <w:p w14:paraId="538000E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D769CFC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序号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D332B8E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姓名</w:t>
            </w: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E9C442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bookmarkStart w:id="0" w:name="_GoBack"/>
            <w:r>
              <w:rPr>
                <w:rFonts w:hint="eastAsia" w:ascii="黑体" w:hAnsi="黑体" w:eastAsia="黑体" w:cs="黑体"/>
                <w:sz w:val="28"/>
                <w:szCs w:val="28"/>
                <w:lang w:val="en-US" w:eastAsia="zh-CN"/>
              </w:rPr>
              <w:t>学生编号</w:t>
            </w:r>
            <w:bookmarkEnd w:id="0"/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E672D5B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特殊情况</w:t>
            </w:r>
          </w:p>
        </w:tc>
      </w:tr>
      <w:tr w14:paraId="478C2E8E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4784B357">
            <w:pPr>
              <w:snapToGrid w:val="0"/>
              <w:spacing w:line="240" w:lineRule="auto"/>
              <w:jc w:val="center"/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D42FAA3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1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67BD79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584B78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E83CEE4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02B5B60D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5AF23383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4C32849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2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2178643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C96C7F6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862D019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0B5C66F2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39C2F2E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86B6427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3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7BAFFC7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92054D8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CB13F0F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color w:val="FF0000"/>
                <w:sz w:val="28"/>
                <w:szCs w:val="28"/>
              </w:rPr>
            </w:pPr>
          </w:p>
        </w:tc>
      </w:tr>
      <w:tr w14:paraId="16CBB461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73294DF7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76590D1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4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FFAECF9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08F6889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22895A8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color w:val="FF0000"/>
                <w:sz w:val="28"/>
                <w:szCs w:val="28"/>
              </w:rPr>
            </w:pPr>
          </w:p>
        </w:tc>
      </w:tr>
      <w:tr w14:paraId="6861885E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29651C27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CF986E8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5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ABB516D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363D1A8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2EB9364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29CF1260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3CA80613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9FDBE59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6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115113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A9EB41C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7E855B8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33E02E3B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722F6CD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05E85A9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7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99F92EB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7AB5ECA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073500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0F4342B0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807" w:type="pct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5CF27EFA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04" w:type="pct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538E351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8</w:t>
            </w:r>
          </w:p>
        </w:tc>
        <w:tc>
          <w:tcPr>
            <w:tcW w:w="645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38F502A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99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2D02F2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2149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A87CB6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58BD6D0F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1211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4E637C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校级监测员甲</w:t>
            </w:r>
          </w:p>
          <w:p w14:paraId="6CE935C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  <w:tc>
          <w:tcPr>
            <w:tcW w:w="1261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CE2279C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校级监测员乙</w:t>
            </w:r>
          </w:p>
          <w:p w14:paraId="1D60767C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  <w:tc>
          <w:tcPr>
            <w:tcW w:w="120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D281967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第一</w:t>
            </w:r>
          </w:p>
          <w:p w14:paraId="0502FC9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负责人签名</w:t>
            </w:r>
          </w:p>
        </w:tc>
        <w:tc>
          <w:tcPr>
            <w:tcW w:w="1323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20B13DA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驻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巡视专员</w:t>
            </w:r>
          </w:p>
          <w:p w14:paraId="7C73067E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</w:tr>
      <w:tr w14:paraId="31384F74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1211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01ECB93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261" w:type="pct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6249C16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203" w:type="pct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EA4C7E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323" w:type="pct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288527C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7FCD7238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9" w:hRule="atLeast"/>
        </w:trPr>
        <w:tc>
          <w:tcPr>
            <w:tcW w:w="5000" w:type="pct"/>
            <w:gridSpan w:val="11"/>
            <w:tcBorders>
              <w:top w:val="single" w:color="auto" w:sz="18" w:space="0"/>
              <w:left w:val="single" w:color="auto" w:sz="18" w:space="0"/>
              <w:bottom w:val="single" w:color="000000" w:sz="4" w:space="0"/>
              <w:right w:val="single" w:color="auto" w:sz="18" w:space="0"/>
            </w:tcBorders>
          </w:tcPr>
          <w:p w14:paraId="3BE9767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b/>
                <w:bCs/>
                <w:sz w:val="28"/>
                <w:szCs w:val="24"/>
              </w:rPr>
            </w:pPr>
            <w:r>
              <w:rPr>
                <w:rFonts w:hint="eastAsia" w:ascii="黑体" w:hAnsi="黑体" w:eastAsia="黑体" w:cs="黑体"/>
                <w:b/>
                <w:bCs/>
                <w:sz w:val="28"/>
                <w:szCs w:val="24"/>
              </w:rPr>
              <w:t>注意事项</w:t>
            </w:r>
          </w:p>
          <w:p w14:paraId="2FBBE92F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1.测试完成后,须将答题卡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和草稿纸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按照座位号顺序（从小到大）放入本袋内。</w:t>
            </w:r>
          </w:p>
          <w:p w14:paraId="364C8D44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2.封装时用密封条密封袋口后，校级监测员</w:t>
            </w:r>
            <w:r>
              <w:rPr>
                <w:rFonts w:hint="eastAsia" w:ascii="黑体" w:hAnsi="黑体" w:eastAsia="黑体" w:cs="黑体"/>
                <w:color w:val="auto"/>
                <w:sz w:val="24"/>
                <w:szCs w:val="22"/>
              </w:rPr>
              <w:t>甲和乙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在骑缝处签字。</w:t>
            </w:r>
          </w:p>
          <w:p w14:paraId="28B3C53C">
            <w:pPr>
              <w:snapToGrid w:val="0"/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3.密封完毕后，校级监测员、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第一负责人、驻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巡视专员需在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本表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相应位置签名，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需在盖章处加盖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公章。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完成后，粘贴在档案袋正面。</w:t>
            </w:r>
          </w:p>
          <w:p w14:paraId="6516F9CF">
            <w:pPr>
              <w:snapToGrid w:val="0"/>
              <w:spacing w:line="240" w:lineRule="auto"/>
              <w:jc w:val="left"/>
              <w:rPr>
                <w:rFonts w:ascii="汉仪粗简黑简" w:hAnsi="汉仪粗简黑简" w:eastAsia="黑体" w:cs="汉仪粗简黑简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4.“应测人数”是指学生名单上本测试教室学生人数，“实测人数”为实际参加测试的学生人数，“缺测人数”为没有参加测试的学生人数。</w:t>
            </w:r>
          </w:p>
        </w:tc>
      </w:tr>
    </w:tbl>
    <w:p w14:paraId="267CCF0E">
      <w:pPr>
        <w:widowControl/>
        <w:adjustRightInd/>
        <w:spacing w:line="460" w:lineRule="exact"/>
        <w:jc w:val="right"/>
        <w:textAlignment w:val="auto"/>
        <w:rPr>
          <w:rFonts w:ascii="汉仪粗简黑简" w:hAnsi="汉仪粗简黑简" w:eastAsia="汉仪粗简黑简" w:cs="汉仪粗简黑简"/>
          <w:sz w:val="24"/>
          <w:szCs w:val="24"/>
        </w:rPr>
      </w:pPr>
      <w:r>
        <w:rPr>
          <w:rFonts w:hint="eastAsia" w:ascii="汉仪粗简黑简" w:hAnsi="汉仪粗简黑简" w:eastAsia="汉仪粗简黑简" w:cs="汉仪粗简黑简"/>
          <w:sz w:val="28"/>
          <w:szCs w:val="28"/>
        </w:rPr>
        <w:t>日期：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年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月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日</w:t>
      </w:r>
      <w:r>
        <w:rPr>
          <w:rFonts w:hint="eastAsia" w:ascii="汉仪粗简黑简" w:hAnsi="汉仪粗简黑简" w:eastAsia="汉仪粗简黑简" w:cs="汉仪粗简黑简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-129540</wp:posOffset>
                </wp:positionH>
                <wp:positionV relativeFrom="paragraph">
                  <wp:posOffset>2167890</wp:posOffset>
                </wp:positionV>
                <wp:extent cx="6337935" cy="6593205"/>
                <wp:effectExtent l="0" t="4445" r="5715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7935" cy="6593205"/>
                          <a:chOff x="16753" y="22505"/>
                          <a:chExt cx="9981" cy="10383"/>
                        </a:xfrm>
                      </wpg:grpSpPr>
                      <wpg:grpSp>
                        <wpg:cNvPr id="13" name="组合 89"/>
                        <wpg:cNvGrpSpPr/>
                        <wpg:grpSpPr>
                          <a:xfrm>
                            <a:off x="16849" y="26550"/>
                            <a:ext cx="3924" cy="1672"/>
                            <a:chOff x="1213" y="2210"/>
                            <a:chExt cx="3924" cy="1672"/>
                          </a:xfrm>
                        </wpg:grpSpPr>
                        <wps:wsp>
                          <wps:cNvPr id="103" name="文本框 90"/>
                          <wps:cNvSpPr txBox="1"/>
                          <wps:spPr>
                            <a:xfrm>
                              <a:off x="1213" y="2210"/>
                              <a:ext cx="1555" cy="167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6AC1E5C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76"/>
                                    <w:szCs w:val="76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FF2832"/>
                                    <w:kern w:val="24"/>
                                    <w:sz w:val="76"/>
                                    <w:szCs w:val="76"/>
                                  </w:rPr>
                                  <w:t>02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4" name="文本框 91"/>
                          <wps:cNvSpPr txBox="1"/>
                          <wps:spPr>
                            <a:xfrm>
                              <a:off x="2236" y="2641"/>
                              <a:ext cx="2901" cy="104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FDB4F6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44"/>
                                    <w:szCs w:val="44"/>
                                  </w:rPr>
                                  <w:t>删除页面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82" name="文本框 68"/>
                        <wps:cNvSpPr txBox="1"/>
                        <wps:spPr>
                          <a:xfrm>
                            <a:off x="16874" y="27744"/>
                            <a:ext cx="5297" cy="46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F36503">
                              <w:pPr>
                                <w:pStyle w:val="7"/>
                                <w:spacing w:line="240" w:lineRule="auto"/>
                                <w:textAlignment w:val="top"/>
                                <w:rPr>
                                  <w:rFonts w:ascii="黑体" w:hAnsi="黑体" w:eastAsia="黑体" w:cs="黑体"/>
                                  <w:b/>
                                  <w:snapToGrid w:val="0"/>
                                  <w:color w:val="222222"/>
                                  <w:spacing w:val="6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222222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使用本套模板中，若要删除多余空白页时，具体操作如下：</w:t>
                              </w:r>
                            </w:p>
                            <w:p w14:paraId="132EA5C3">
                              <w:pPr>
                                <w:rPr>
                                  <w:rFonts w:ascii="黑体" w:hAnsi="黑体" w:eastAsia="黑体" w:cs="黑体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2156" y="28404"/>
                            <a:ext cx="4366" cy="1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4" name="组合 109"/>
                        <wpg:cNvGrpSpPr/>
                        <wpg:grpSpPr>
                          <a:xfrm>
                            <a:off x="22013" y="30161"/>
                            <a:ext cx="4644" cy="2727"/>
                            <a:chOff x="13147" y="13730"/>
                            <a:chExt cx="4644" cy="2024"/>
                          </a:xfrm>
                        </wpg:grpSpPr>
                        <wps:wsp>
                          <wps:cNvPr id="8" name="文本框 67"/>
                          <wps:cNvSpPr txBox="1"/>
                          <wps:spPr>
                            <a:xfrm>
                              <a:off x="13147" y="13730"/>
                              <a:ext cx="1287" cy="4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F112C90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方法二：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" name="文本框 68"/>
                          <wps:cNvSpPr txBox="1"/>
                          <wps:spPr>
                            <a:xfrm>
                              <a:off x="13198" y="15187"/>
                              <a:ext cx="4593" cy="5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CB1A65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3、再次按「Delete」键即可删除空白页。</w:t>
                                </w:r>
                              </w:p>
                              <w:p w14:paraId="4786570E">
                                <w:pPr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9" name="文本框 68"/>
                          <wps:cNvSpPr txBox="1"/>
                          <wps:spPr>
                            <a:xfrm>
                              <a:off x="13198" y="14727"/>
                              <a:ext cx="4593" cy="38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BA08941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2、在空白页光标处，按「Shift+Backspace」键。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3" name="文本框 68"/>
                          <wps:cNvSpPr txBox="1"/>
                          <wps:spPr>
                            <a:xfrm>
                              <a:off x="13198" y="14206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151C14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6" name="组合 110"/>
                        <wpg:cNvGrpSpPr/>
                        <wpg:grpSpPr>
                          <a:xfrm>
                            <a:off x="16849" y="28647"/>
                            <a:ext cx="4874" cy="4215"/>
                            <a:chOff x="7983" y="11526"/>
                            <a:chExt cx="4874" cy="4215"/>
                          </a:xfrm>
                        </wpg:grpSpPr>
                        <pic:pic xmlns:pic="http://schemas.openxmlformats.org/drawingml/2006/picture">
                          <pic:nvPicPr>
                            <pic:cNvPr id="41" name="图片 80" descr="WPS图片编辑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056" y="13547"/>
                              <a:ext cx="4614" cy="9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2" name="文本框 68"/>
                          <wps:cNvSpPr txBox="1"/>
                          <wps:spPr>
                            <a:xfrm>
                              <a:off x="7983" y="12790"/>
                              <a:ext cx="4820" cy="73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07184EF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2、点击「开始」选项卡下的「显示/隐藏编辑标记」按钮。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8" name="文本框 68"/>
                          <wps:cNvSpPr txBox="1"/>
                          <wps:spPr>
                            <a:xfrm>
                              <a:off x="8007" y="14931"/>
                              <a:ext cx="4850" cy="8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1C802B">
                                <w:pPr>
                                  <w:pStyle w:val="7"/>
                                  <w:numPr>
                                    <w:ilvl w:val="0"/>
                                    <w:numId w:val="1"/>
                                  </w:numPr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在分页符的后面点击光标，然后按「Delete」删除键</w:t>
                                </w:r>
                              </w:p>
                              <w:p w14:paraId="1EDFF6F5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即可。</w:t>
                                </w:r>
                              </w:p>
                              <w:p w14:paraId="0D9BC59E">
                                <w:pPr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3" name="文本框 68"/>
                          <wps:cNvSpPr txBox="1"/>
                          <wps:spPr>
                            <a:xfrm>
                              <a:off x="7983" y="12085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F9465F7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4" name="文本框 67"/>
                          <wps:cNvSpPr txBox="1"/>
                          <wps:spPr>
                            <a:xfrm>
                              <a:off x="7983" y="11526"/>
                              <a:ext cx="1287" cy="73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051ED0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方法一：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33" name="直接连接符 24"/>
                        <wps:cNvCnPr/>
                        <wps:spPr>
                          <a:xfrm>
                            <a:off x="16914" y="22505"/>
                            <a:ext cx="982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222222">
                                <a:alpha val="8000"/>
                              </a:srgb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文本框 55"/>
                        <wps:cNvSpPr txBox="1"/>
                        <wps:spPr>
                          <a:xfrm>
                            <a:off x="16753" y="25383"/>
                            <a:ext cx="8525" cy="154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DFE2BF">
                              <w:pPr>
                                <w:pStyle w:val="7"/>
                                <w:spacing w:line="360" w:lineRule="auto"/>
                                <w:textAlignment w:val="top"/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【说明】</w:t>
                              </w:r>
                            </w:p>
                            <w:p w14:paraId="06104617">
                              <w:pPr>
                                <w:pStyle w:val="7"/>
                                <w:adjustRightInd/>
                                <w:spacing w:line="288" w:lineRule="auto"/>
                                <w:ind w:left="62"/>
                                <w:textAlignment w:val="top"/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模板中使用的字体仅限于个人学习、研究或欣赏目的使用，如需商用请您自行向版权方购买、获取商用版权。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0.2pt;margin-top:170.7pt;height:519.15pt;width:499.05pt;z-index:251659264;mso-width-relative:page;mso-height-relative:page;" coordorigin="16753,22505" coordsize="9981,10383" o:gfxdata="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">
                <o:lock v:ext="edit" aspectratio="f"/>
                <v:group id="组合 89" o:spid="_x0000_s1026" o:spt="203" style="position:absolute;left:16849;top:26550;height:1672;width:3924;" coordorigin="1213,2210" coordsize="3924,1672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文本框 90" o:spid="_x0000_s1026" o:spt="202" type="#_x0000_t202" style="position:absolute;left:1213;top:2210;height:1672;width:1555;" filled="f" stroked="f" coordsize="21600,21600" o:gfxdata="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WCsD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26AC1E5C">
                          <w:pPr>
                            <w:pStyle w:val="7"/>
                            <w:rPr>
                              <w:rFonts w:ascii="黑体" w:hAnsi="黑体" w:eastAsia="黑体" w:cs="黑体"/>
                              <w:sz w:val="76"/>
                              <w:szCs w:val="76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FF2832"/>
                              <w:kern w:val="24"/>
                              <w:sz w:val="76"/>
                              <w:szCs w:val="76"/>
                            </w:rPr>
                            <w:t>02</w:t>
                          </w:r>
                        </w:p>
                      </w:txbxContent>
                    </v:textbox>
                  </v:shape>
                  <v:shape id="文本框 91" o:spid="_x0000_s1026" o:spt="202" type="#_x0000_t202" style="position:absolute;left:2236;top:2641;height:1048;width:2901;" filled="f" stroked="f" coordsize="21600,21600" o:gfxdata="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sbN3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06FDB4F6">
                          <w:pPr>
                            <w:pStyle w:val="7"/>
                            <w:rPr>
                              <w:rFonts w:ascii="黑体" w:hAnsi="黑体" w:eastAsia="黑体" w:cs="黑体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44"/>
                              <w:szCs w:val="44"/>
                            </w:rPr>
                            <w:t>删除页面</w:t>
                          </w:r>
                        </w:p>
                      </w:txbxContent>
                    </v:textbox>
                  </v:shape>
                </v:group>
                <v:shape id="文本框 68" o:spid="_x0000_s1026" o:spt="202" type="#_x0000_t202" style="position:absolute;left:16874;top:27744;height:469;width:5297;" filled="f" stroked="f" coordsize="21600,21600" o:gfxdata="UEsDBAoAAAAAAIdO4kAAAAAAAAAAAAAAAAAEAAAAZHJzL1BLAwQUAAAACACHTuJANCconb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mZj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con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2CF36503">
                        <w:pPr>
                          <w:pStyle w:val="7"/>
                          <w:spacing w:line="240" w:lineRule="auto"/>
                          <w:textAlignment w:val="top"/>
                          <w:rPr>
                            <w:rFonts w:ascii="黑体" w:hAnsi="黑体" w:eastAsia="黑体" w:cs="黑体"/>
                            <w:b/>
                            <w:snapToGrid w:val="0"/>
                            <w:color w:val="222222"/>
                            <w:spacing w:val="6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color w:val="222222"/>
                            <w:kern w:val="24"/>
                            <w:sz w:val="18"/>
                            <w:szCs w:val="18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使用本套模板中，若要删除多余空白页时，具体操作如下：</w:t>
                        </w:r>
                      </w:p>
                      <w:p w14:paraId="132EA5C3">
                        <w:pPr>
                          <w:rPr>
                            <w:rFonts w:ascii="黑体" w:hAnsi="黑体" w:eastAsia="黑体" w:cs="黑体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图片 3" o:spid="_x0000_s1026" o:spt="75" type="#_x0000_t75" style="position:absolute;left:22156;top:28404;height:1284;width:4366;" filled="f" o:preferrelative="t" stroked="f" coordsize="21600,21600" o:gfxdata="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h6fk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group id="组合 109" o:spid="_x0000_s1026" o:spt="203" style="position:absolute;left:22013;top:30161;height:2727;width:4644;" coordorigin="13147,13730" coordsize="4644,2024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文本框 67" o:spid="_x0000_s1026" o:spt="202" type="#_x0000_t202" style="position:absolute;left:13147;top:13730;height:456;width:1287;" filled="f" stroked="f" coordsize="21600,21600" o:gfxdata="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lBQkbgAAADa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4F112C90">
                          <w:pPr>
                            <w:pStyle w:val="7"/>
                            <w:rPr>
                              <w:rFonts w:ascii="黑体" w:hAnsi="黑体" w:eastAsia="黑体" w:cs="黑体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方法二：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13198;top:15187;height:567;width:4593;" filled="f" stroked="f" coordsize="21600,21600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57CB1A65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3、再次按「Delete」键即可删除空白页。</w:t>
                          </w:r>
                        </w:p>
                        <w:p w14:paraId="4786570E">
                          <w:pPr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13198;top:14727;height:384;width:4593;" filled="f" stroked="f" coordsize="21600,21600" o:gfxdata="UEsDBAoAAAAAAIdO4kAAAAAAAAAAAAAAAAAEAAAAZHJzL1BLAwQUAAAACACHTuJAHOXl1r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sZz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OXl1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1BA08941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2、在空白页光标处，按「Shift+Backspace」键。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13198;top:14206;height:491;width:4593;" filled="f" stroked="f" coordsize="21600,21600" o:gfxdata="UEsDBAoAAAAAAIdO4kAAAAAAAAAAAAAAAAAEAAAAZHJzL1BLAwQUAAAACACHTuJAbr79Ib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pi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+/SG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68151C14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</v:group>
                <v:group id="组合 110" o:spid="_x0000_s1026" o:spt="203" style="position:absolute;left:16849;top:28647;height:4215;width:4874;" coordorigin="7983,11526" coordsize="4874,4215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图片 80" o:spid="_x0000_s1026" o:spt="75" alt="WPS图片编辑1" type="#_x0000_t75" style="position:absolute;left:8056;top:13547;height:978;width:4614;" filled="f" o:preferrelative="t" stroked="f" coordsize="21600,21600" o:gfxdata="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nMu8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8" o:title=""/>
                    <o:lock v:ext="edit" aspectratio="t"/>
                  </v:shape>
                  <v:shape id="文本框 68" o:spid="_x0000_s1026" o:spt="202" type="#_x0000_t202" style="position:absolute;left:7983;top:12790;height:735;width:4820;" filled="f" stroked="f" coordsize="21600,21600" o:gfxdata="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npIH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607184EF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2、点击「开始」选项卡下的「显示/隐藏编辑标记」按钮。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8007;top:14931;height:810;width:4850;" filled="f" stroked="f" coordsize="21600,21600" o:gfxdata="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b1C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171C802B">
                          <w:pPr>
                            <w:pStyle w:val="7"/>
                            <w:numPr>
                              <w:ilvl w:val="0"/>
                              <w:numId w:val="1"/>
                            </w:numPr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在分页符的后面点击光标，然后按「Delete」删除键</w:t>
                          </w:r>
                        </w:p>
                        <w:p w14:paraId="1EDFF6F5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即可。</w:t>
                          </w:r>
                        </w:p>
                        <w:p w14:paraId="0D9BC59E">
                          <w:pPr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7983;top:12085;height:491;width:4593;" filled="f" stroked="f" coordsize="21600,21600" o:gfxdata="UEsDBAoAAAAAAIdO4kAAAAAAAAAAAAAAAAAEAAAAZHJzL1BLAwQUAAAACACHTuJAW2uNBr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SMh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rjQa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6F9465F7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  <v:shape id="文本框 67" o:spid="_x0000_s1026" o:spt="202" type="#_x0000_t202" style="position:absolute;left:7983;top:11526;height:736;width:1287;" filled="f" stroked="f" coordsize="21600,21600" o:gfxdata="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oGns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17051ED0">
                          <w:pPr>
                            <w:pStyle w:val="7"/>
                            <w:rPr>
                              <w:rFonts w:ascii="黑体" w:hAnsi="黑体" w:eastAsia="黑体" w:cs="黑体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方法一：</w:t>
                          </w:r>
                        </w:p>
                      </w:txbxContent>
                    </v:textbox>
                  </v:shape>
                </v:group>
                <v:line id="直接连接符 24" o:spid="_x0000_s1026" o:spt="20" style="position:absolute;left:16914;top:22505;height:0;width:9820;" filled="f" stroked="t" coordsize="21600,21600" o:gfxdata="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faq8vQAA&#10;ANsAAAAPAAAAAAAAAAEAIAAAACIAAABkcnMvZG93bnJldi54bWxQSwECFAAUAAAACACHTuJAMy8F&#10;njsAAAA5AAAAEAAAAAAAAAABACAAAAAMAQAAZHJzL3NoYXBleG1sLnhtbFBLBQYAAAAABgAGAFsB&#10;AAC2AwAAAAA=&#10;">
                  <v:fill on="f" focussize="0,0"/>
                  <v:stroke color="#222222 [3204]" opacity="5242f" miterlimit="8" joinstyle="miter"/>
                  <v:imagedata o:title=""/>
                  <o:lock v:ext="edit" aspectratio="f"/>
                </v:line>
                <v:shape id="文本框 55" o:spid="_x0000_s1026" o:spt="202" type="#_x0000_t202" style="position:absolute;left:16753;top:25383;height:1546;width:8525;" filled="f" stroked="f" coordsize="21600,21600" o:gfxdata="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JBbE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74DFE2BF">
                        <w:pPr>
                          <w:pStyle w:val="7"/>
                          <w:spacing w:line="360" w:lineRule="auto"/>
                          <w:textAlignment w:val="top"/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【说明】</w:t>
                        </w:r>
                      </w:p>
                      <w:p w14:paraId="06104617">
                        <w:pPr>
                          <w:pStyle w:val="7"/>
                          <w:adjustRightInd/>
                          <w:spacing w:line="288" w:lineRule="auto"/>
                          <w:ind w:left="62"/>
                          <w:textAlignment w:val="top"/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模板中使用的字体仅限于个人学习、研究或欣赏目的使用，如需商用请您自行向版权方购买、获取商用版权。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>
      <w:headerReference r:id="rId5" w:type="default"/>
      <w:pgSz w:w="11906" w:h="16838"/>
      <w:pgMar w:top="1020" w:right="1080" w:bottom="698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CE330648-F4C2-47DA-A1A7-701557638A82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6FFB5229-6A1B-4A6F-BA5E-158E55F2541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F1838EF-2846-47B0-8BFF-0861381BD2D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3DE854AC-AD27-4841-BCFD-7B9E1A8996B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98761511-45FE-4781-AC06-D1C066DF3B6B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2CE62CF9-99C6-4AA2-A7AF-2481F019991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1B4AF59F-20F1-4086-992E-11446D9EB7F2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1AF71FFB-DE68-4A5E-9EB6-A090654BE5B9}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汉仪粗简黑简">
    <w:panose1 w:val="00020600040101010101"/>
    <w:charset w:val="86"/>
    <w:family w:val="auto"/>
    <w:pitch w:val="default"/>
    <w:sig w:usb0="A00002BF" w:usb1="18EF7CFA" w:usb2="00000016" w:usb3="00000000" w:csb0="00040000" w:csb1="00000000"/>
    <w:embedRegular r:id="rId9" w:fontKey="{739DF8FC-62A6-4CF0-A49C-D9AFE9041EAE}"/>
  </w:font>
  <w:font w:name="WPSEMBED9">
    <w:panose1 w:val="00020600040101010101"/>
    <w:charset w:val="86"/>
    <w:family w:val="auto"/>
    <w:pitch w:val="default"/>
    <w:sig w:usb0="A00002BF" w:usb1="18EF7CFA" w:usb2="00000016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F59858">
    <w:pPr>
      <w:pStyle w:val="5"/>
      <w:pBdr>
        <w:bottom w:val="single" w:color="auto" w:sz="4" w:space="0"/>
      </w:pBdr>
      <w:jc w:val="center"/>
    </w:pPr>
    <w:r>
      <w:rPr>
        <w:rFonts w:hint="eastAsia" w:ascii="黑体" w:hAnsi="黑体" w:eastAsia="黑体" w:cs="黑体"/>
        <w:sz w:val="21"/>
        <w:szCs w:val="22"/>
      </w:rPr>
      <w:t>河南省基础教育发展监测与评价中心监制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DFBF137"/>
    <w:multiLevelType w:val="singleLevel"/>
    <w:tmpl w:val="EDFBF137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embedSystemFonts/>
  <w:attachedTemplate r:id="rId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NTMsImhkaWQiOiI0NWMyODdjMjhiODI1Y2QyMjFlODM3YTY2NGVhZDVhMCIsInVzZXJDb3VudCI6Mn0="/>
  </w:docVars>
  <w:rsids>
    <w:rsidRoot w:val="47C40FC4"/>
    <w:rsid w:val="0020709F"/>
    <w:rsid w:val="0022181C"/>
    <w:rsid w:val="002224D8"/>
    <w:rsid w:val="005D4CAC"/>
    <w:rsid w:val="007B00F9"/>
    <w:rsid w:val="007D3DF0"/>
    <w:rsid w:val="012F09FA"/>
    <w:rsid w:val="0204742C"/>
    <w:rsid w:val="023F0464"/>
    <w:rsid w:val="03FD05D6"/>
    <w:rsid w:val="06452C22"/>
    <w:rsid w:val="076F2C1B"/>
    <w:rsid w:val="082D0583"/>
    <w:rsid w:val="08793AD7"/>
    <w:rsid w:val="09305141"/>
    <w:rsid w:val="09816AA4"/>
    <w:rsid w:val="0C68202D"/>
    <w:rsid w:val="0D713AD1"/>
    <w:rsid w:val="0FE221B4"/>
    <w:rsid w:val="129E3127"/>
    <w:rsid w:val="12CF0C0F"/>
    <w:rsid w:val="13E37991"/>
    <w:rsid w:val="14843AF3"/>
    <w:rsid w:val="1563528F"/>
    <w:rsid w:val="15747AE8"/>
    <w:rsid w:val="17695EFC"/>
    <w:rsid w:val="188C5481"/>
    <w:rsid w:val="19015EAD"/>
    <w:rsid w:val="1A492C9C"/>
    <w:rsid w:val="1AAF4A06"/>
    <w:rsid w:val="1C1601FF"/>
    <w:rsid w:val="1C83589C"/>
    <w:rsid w:val="1DCA6D7F"/>
    <w:rsid w:val="1DD23C3C"/>
    <w:rsid w:val="1E867D5A"/>
    <w:rsid w:val="1FD80EEF"/>
    <w:rsid w:val="21012ED3"/>
    <w:rsid w:val="21130FE1"/>
    <w:rsid w:val="21667363"/>
    <w:rsid w:val="23CF5588"/>
    <w:rsid w:val="24F86524"/>
    <w:rsid w:val="26DA61EB"/>
    <w:rsid w:val="2973086F"/>
    <w:rsid w:val="2978537C"/>
    <w:rsid w:val="2A3A2651"/>
    <w:rsid w:val="2BBA4B62"/>
    <w:rsid w:val="2BC450BC"/>
    <w:rsid w:val="2C8D140E"/>
    <w:rsid w:val="2CB26E8F"/>
    <w:rsid w:val="2F9279B3"/>
    <w:rsid w:val="348A6712"/>
    <w:rsid w:val="382D2531"/>
    <w:rsid w:val="38D70B59"/>
    <w:rsid w:val="3BBC0B7A"/>
    <w:rsid w:val="3C4960D0"/>
    <w:rsid w:val="3CAA6F8F"/>
    <w:rsid w:val="3D8D7176"/>
    <w:rsid w:val="3F374B51"/>
    <w:rsid w:val="4209541B"/>
    <w:rsid w:val="44BD10DE"/>
    <w:rsid w:val="44C37044"/>
    <w:rsid w:val="46172C51"/>
    <w:rsid w:val="47C40FC4"/>
    <w:rsid w:val="4AB85FBD"/>
    <w:rsid w:val="4C403B93"/>
    <w:rsid w:val="50AD715A"/>
    <w:rsid w:val="516B6011"/>
    <w:rsid w:val="51922CB2"/>
    <w:rsid w:val="523C0E33"/>
    <w:rsid w:val="52964378"/>
    <w:rsid w:val="5323501F"/>
    <w:rsid w:val="538F7D35"/>
    <w:rsid w:val="54FF140C"/>
    <w:rsid w:val="56EE5E18"/>
    <w:rsid w:val="57B5021D"/>
    <w:rsid w:val="57B7325D"/>
    <w:rsid w:val="58A4674F"/>
    <w:rsid w:val="59C67772"/>
    <w:rsid w:val="5B5C2D4A"/>
    <w:rsid w:val="5B7405A1"/>
    <w:rsid w:val="5B827D0A"/>
    <w:rsid w:val="5D806178"/>
    <w:rsid w:val="5DBC076F"/>
    <w:rsid w:val="5E2B1DE3"/>
    <w:rsid w:val="5E861797"/>
    <w:rsid w:val="5F365993"/>
    <w:rsid w:val="5F7D451F"/>
    <w:rsid w:val="6056117E"/>
    <w:rsid w:val="60A1245D"/>
    <w:rsid w:val="63E74803"/>
    <w:rsid w:val="6725299E"/>
    <w:rsid w:val="681C5653"/>
    <w:rsid w:val="687A681D"/>
    <w:rsid w:val="68C75BB8"/>
    <w:rsid w:val="699A107E"/>
    <w:rsid w:val="69B84AA0"/>
    <w:rsid w:val="6D2160F1"/>
    <w:rsid w:val="6EB74327"/>
    <w:rsid w:val="6EF262BD"/>
    <w:rsid w:val="704152F8"/>
    <w:rsid w:val="710D4873"/>
    <w:rsid w:val="72185ABA"/>
    <w:rsid w:val="72870E3C"/>
    <w:rsid w:val="72A938B7"/>
    <w:rsid w:val="72E65086"/>
    <w:rsid w:val="74240844"/>
    <w:rsid w:val="76122825"/>
    <w:rsid w:val="765D3ACE"/>
    <w:rsid w:val="76E62CF0"/>
    <w:rsid w:val="7AAC269C"/>
    <w:rsid w:val="7AD97454"/>
    <w:rsid w:val="7B252618"/>
    <w:rsid w:val="7C1C3795"/>
    <w:rsid w:val="7DF46EDB"/>
    <w:rsid w:val="7EE10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Calibri" w:hAnsi="Calibri" w:eastAsia="宋体" w:cs="Times New Roman"/>
      <w:sz w:val="21"/>
      <w:lang w:val="en-US" w:eastAsia="zh-CN" w:bidi="ar-SA"/>
    </w:rPr>
  </w:style>
  <w:style w:type="character" w:default="1" w:styleId="12">
    <w:name w:val="Default Paragraph Font"/>
    <w:autoRedefine/>
    <w:semiHidden/>
    <w:unhideWhenUsed/>
    <w:qFormat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autoRedefine/>
    <w:qFormat/>
    <w:uiPriority w:val="0"/>
    <w:pPr>
      <w:ind w:firstLine="420"/>
    </w:pPr>
  </w:style>
  <w:style w:type="paragraph" w:styleId="3">
    <w:name w:val="annotation text"/>
    <w:basedOn w:val="1"/>
    <w:link w:val="15"/>
    <w:autoRedefine/>
    <w:qFormat/>
    <w:uiPriority w:val="0"/>
    <w:pPr>
      <w:jc w:val="left"/>
    </w:pPr>
  </w:style>
  <w:style w:type="paragraph" w:styleId="4">
    <w:name w:val="Body Text Indent"/>
    <w:basedOn w:val="1"/>
    <w:autoRedefine/>
    <w:qFormat/>
    <w:uiPriority w:val="99"/>
    <w:pPr>
      <w:ind w:firstLine="1530"/>
    </w:pPr>
    <w:rPr>
      <w:rFonts w:eastAsia="隶书"/>
      <w:sz w:val="44"/>
    </w:rPr>
  </w:style>
  <w:style w:type="paragraph" w:styleId="5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7">
    <w:name w:val="Normal (Web)"/>
    <w:basedOn w:val="1"/>
    <w:qFormat/>
    <w:uiPriority w:val="0"/>
    <w:pPr>
      <w:spacing w:beforeAutospacing="1" w:afterAutospacing="1"/>
      <w:jc w:val="left"/>
    </w:pPr>
    <w:rPr>
      <w:sz w:val="24"/>
    </w:rPr>
  </w:style>
  <w:style w:type="paragraph" w:styleId="8">
    <w:name w:val="annotation subject"/>
    <w:basedOn w:val="3"/>
    <w:next w:val="3"/>
    <w:link w:val="16"/>
    <w:qFormat/>
    <w:uiPriority w:val="0"/>
    <w:rPr>
      <w:b/>
      <w:bCs/>
    </w:rPr>
  </w:style>
  <w:style w:type="paragraph" w:styleId="9">
    <w:name w:val="Body Text First Indent"/>
    <w:basedOn w:val="1"/>
    <w:qFormat/>
    <w:uiPriority w:val="0"/>
    <w:pPr>
      <w:ind w:firstLine="498" w:firstLineChars="200"/>
    </w:p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qFormat/>
    <w:uiPriority w:val="0"/>
  </w:style>
  <w:style w:type="character" w:styleId="14">
    <w:name w:val="annotation reference"/>
    <w:basedOn w:val="12"/>
    <w:autoRedefine/>
    <w:qFormat/>
    <w:uiPriority w:val="0"/>
    <w:rPr>
      <w:sz w:val="21"/>
      <w:szCs w:val="21"/>
    </w:rPr>
  </w:style>
  <w:style w:type="character" w:customStyle="1" w:styleId="15">
    <w:name w:val="批注文字 字符"/>
    <w:basedOn w:val="12"/>
    <w:link w:val="3"/>
    <w:autoRedefine/>
    <w:qFormat/>
    <w:uiPriority w:val="0"/>
    <w:rPr>
      <w:rFonts w:ascii="Calibri" w:hAnsi="Calibri"/>
      <w:sz w:val="21"/>
    </w:rPr>
  </w:style>
  <w:style w:type="character" w:customStyle="1" w:styleId="16">
    <w:name w:val="批注主题 字符"/>
    <w:basedOn w:val="15"/>
    <w:link w:val="8"/>
    <w:autoRedefine/>
    <w:qFormat/>
    <w:uiPriority w:val="0"/>
    <w:rPr>
      <w:rFonts w:ascii="Calibri" w:hAnsi="Calibri"/>
      <w:b/>
      <w:bCs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f7b1368a-3b32-4555-a30c-8e12927b039e\&#23398;&#26657;&#32771;&#35797;&#32771;&#29983;&#32771;&#22330;&#36829;&#32426;&#24773;&#20917;&#30331;&#35760;&#3492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学校考试考生考场违纪情况登记表.docx</Template>
  <Pages>1</Pages>
  <Words>342</Words>
  <Characters>347</Characters>
  <Lines>3</Lines>
  <Paragraphs>1</Paragraphs>
  <TotalTime>0</TotalTime>
  <ScaleCrop>false</ScaleCrop>
  <LinksUpToDate>false</LinksUpToDate>
  <CharactersWithSpaces>376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2023-04-07T10:47:00Z</dcterms:created>
  <dc:creator>Des.Tiny</dc:creator>
  <cp:lastModifiedBy>Des.Tiny</cp:lastModifiedBy>
  <dcterms:modified xsi:type="dcterms:W3CDTF">2026-04-14T01:17:56Z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2C8203FD72934770B954961EA371F5E3_13</vt:lpwstr>
  </property>
  <property fmtid="{D5CDD505-2E9C-101B-9397-08002B2CF9AE}" pid="4" name="KSOTemplateUUID">
    <vt:lpwstr>v1.0_mb_WnQQtK6kAcS/Rq2VEIVRRQ==</vt:lpwstr>
  </property>
  <property fmtid="{D5CDD505-2E9C-101B-9397-08002B2CF9AE}" pid="5" name="KSOTemplateDocerSaveRecord">
    <vt:lpwstr>eyJoZGlkIjoiYTY1MGQwYjVkZTUwZmYxNmNkNTY3N2Y0MTFmNjBmM2QiLCJ1c2VySWQiOiIyNTI0NjU4NDQifQ==</vt:lpwstr>
  </property>
</Properties>
</file>